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CRM-System mit KI-Integration (Power-Caro-CRM)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2026-04-21/024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Geplant ist eine Anzahl von Software- und Hardware-Werkzeugen zur systematischen Gestaltung der Beziehungen und Interaktionen der Organisation mit bestehenden und potenziellen Kunden.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